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B2EE5" w14:textId="77777777" w:rsidR="00CF26EF" w:rsidRDefault="00CF26EF" w:rsidP="00CF26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BURDON</w:t>
      </w:r>
      <w:r>
        <w:rPr>
          <w:rFonts w:ascii="Times New Roman" w:hAnsi="Times New Roman" w:cs="Times New Roman"/>
        </w:rPr>
        <w:t xml:space="preserve">       (fl.1483)</w:t>
      </w:r>
    </w:p>
    <w:p w14:paraId="4342DE2F" w14:textId="77777777" w:rsidR="00CF26EF" w:rsidRDefault="00CF26EF" w:rsidP="00CF26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Stanton, Wiltshire. Franklin.</w:t>
      </w:r>
    </w:p>
    <w:p w14:paraId="7752867D" w14:textId="77777777" w:rsidR="00CF26EF" w:rsidRDefault="00CF26EF" w:rsidP="00CF26EF">
      <w:pPr>
        <w:rPr>
          <w:rFonts w:ascii="Times New Roman" w:hAnsi="Times New Roman" w:cs="Times New Roman"/>
        </w:rPr>
      </w:pPr>
    </w:p>
    <w:p w14:paraId="33FE6C50" w14:textId="77777777" w:rsidR="00CF26EF" w:rsidRDefault="00CF26EF" w:rsidP="00CF26EF">
      <w:pPr>
        <w:rPr>
          <w:rFonts w:ascii="Times New Roman" w:hAnsi="Times New Roman" w:cs="Times New Roman"/>
        </w:rPr>
      </w:pPr>
    </w:p>
    <w:p w14:paraId="428DF920" w14:textId="77777777" w:rsidR="00CF26EF" w:rsidRDefault="00CF26EF" w:rsidP="00CF26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Alice </w:t>
      </w:r>
      <w:proofErr w:type="spellStart"/>
      <w:r>
        <w:rPr>
          <w:rFonts w:ascii="Times New Roman" w:hAnsi="Times New Roman" w:cs="Times New Roman"/>
        </w:rPr>
        <w:t>Comelonde</w:t>
      </w:r>
      <w:proofErr w:type="spellEnd"/>
      <w:r>
        <w:rPr>
          <w:rFonts w:ascii="Times New Roman" w:hAnsi="Times New Roman" w:cs="Times New Roman"/>
        </w:rPr>
        <w:t>, Abbess of Wilton(q.v.), brought a plaint of trespass and</w:t>
      </w:r>
    </w:p>
    <w:p w14:paraId="5B9B2614" w14:textId="77777777" w:rsidR="00CF26EF" w:rsidRDefault="00CF26EF" w:rsidP="00CF26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taking against him, John </w:t>
      </w:r>
      <w:proofErr w:type="spellStart"/>
      <w:r>
        <w:rPr>
          <w:rFonts w:ascii="Times New Roman" w:hAnsi="Times New Roman" w:cs="Times New Roman"/>
        </w:rPr>
        <w:t>Theobalde</w:t>
      </w:r>
      <w:proofErr w:type="spellEnd"/>
      <w:r>
        <w:rPr>
          <w:rFonts w:ascii="Times New Roman" w:hAnsi="Times New Roman" w:cs="Times New Roman"/>
        </w:rPr>
        <w:t xml:space="preserve"> of Nether </w:t>
      </w:r>
      <w:proofErr w:type="spellStart"/>
      <w:r>
        <w:rPr>
          <w:rFonts w:ascii="Times New Roman" w:hAnsi="Times New Roman" w:cs="Times New Roman"/>
        </w:rPr>
        <w:t>Kenet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Stretche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6A10A4DB" w14:textId="77777777" w:rsidR="00CF26EF" w:rsidRDefault="00CF26EF" w:rsidP="00CF26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Overton Priors(q.v.), John </w:t>
      </w:r>
      <w:proofErr w:type="spellStart"/>
      <w:r>
        <w:rPr>
          <w:rFonts w:ascii="Times New Roman" w:hAnsi="Times New Roman" w:cs="Times New Roman"/>
        </w:rPr>
        <w:t>Seman</w:t>
      </w:r>
      <w:proofErr w:type="spellEnd"/>
      <w:r>
        <w:rPr>
          <w:rFonts w:ascii="Times New Roman" w:hAnsi="Times New Roman" w:cs="Times New Roman"/>
        </w:rPr>
        <w:t xml:space="preserve"> of Overton Priors(q.v.), John </w:t>
      </w:r>
      <w:proofErr w:type="spellStart"/>
      <w:r>
        <w:rPr>
          <w:rFonts w:ascii="Times New Roman" w:hAnsi="Times New Roman" w:cs="Times New Roman"/>
        </w:rPr>
        <w:t>Porteland</w:t>
      </w:r>
      <w:proofErr w:type="spellEnd"/>
    </w:p>
    <w:p w14:paraId="1B914C5D" w14:textId="77777777" w:rsidR="00CF26EF" w:rsidRDefault="00CF26EF" w:rsidP="00CF26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Stoke Verdon(q.v.), John </w:t>
      </w:r>
      <w:proofErr w:type="spellStart"/>
      <w:r>
        <w:rPr>
          <w:rFonts w:ascii="Times New Roman" w:hAnsi="Times New Roman" w:cs="Times New Roman"/>
        </w:rPr>
        <w:t>Faucher</w:t>
      </w:r>
      <w:proofErr w:type="spellEnd"/>
      <w:r>
        <w:rPr>
          <w:rFonts w:ascii="Times New Roman" w:hAnsi="Times New Roman" w:cs="Times New Roman"/>
        </w:rPr>
        <w:t xml:space="preserve"> of Over(q.v.) and John </w:t>
      </w:r>
      <w:proofErr w:type="spellStart"/>
      <w:r>
        <w:rPr>
          <w:rFonts w:ascii="Times New Roman" w:hAnsi="Times New Roman" w:cs="Times New Roman"/>
        </w:rPr>
        <w:t>Lavyngton</w:t>
      </w:r>
      <w:proofErr w:type="spellEnd"/>
    </w:p>
    <w:p w14:paraId="302B475B" w14:textId="77777777" w:rsidR="00CF26EF" w:rsidRPr="001662D9" w:rsidRDefault="00CF26EF" w:rsidP="00CF26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Wilford(q.v.).</w:t>
      </w:r>
    </w:p>
    <w:p w14:paraId="075D310C" w14:textId="77777777" w:rsidR="00CF26EF" w:rsidRDefault="00CF26EF" w:rsidP="00CF26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D2F5BAC" w14:textId="77777777" w:rsidR="00CF26EF" w:rsidRDefault="00CF26EF" w:rsidP="00CF26EF">
      <w:pPr>
        <w:rPr>
          <w:rFonts w:ascii="Times New Roman" w:hAnsi="Times New Roman" w:cs="Times New Roman"/>
        </w:rPr>
      </w:pPr>
    </w:p>
    <w:p w14:paraId="3CDCA5CF" w14:textId="77777777" w:rsidR="00CF26EF" w:rsidRDefault="00CF26EF" w:rsidP="00CF26EF">
      <w:pPr>
        <w:rPr>
          <w:rFonts w:ascii="Times New Roman" w:hAnsi="Times New Roman" w:cs="Times New Roman"/>
        </w:rPr>
      </w:pPr>
    </w:p>
    <w:p w14:paraId="77D1C53F" w14:textId="77777777" w:rsidR="00CF26EF" w:rsidRDefault="00CF26EF" w:rsidP="00CF26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September 2019</w:t>
      </w:r>
    </w:p>
    <w:p w14:paraId="47C53286" w14:textId="77777777" w:rsidR="006B2F86" w:rsidRPr="00E71FC3" w:rsidRDefault="00CF26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E6FD7" w14:textId="77777777" w:rsidR="00CF26EF" w:rsidRDefault="00CF26EF" w:rsidP="00E71FC3">
      <w:r>
        <w:separator/>
      </w:r>
    </w:p>
  </w:endnote>
  <w:endnote w:type="continuationSeparator" w:id="0">
    <w:p w14:paraId="68DEDB8F" w14:textId="77777777" w:rsidR="00CF26EF" w:rsidRDefault="00CF26E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BB8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0082E" w14:textId="77777777" w:rsidR="00CF26EF" w:rsidRDefault="00CF26EF" w:rsidP="00E71FC3">
      <w:r>
        <w:separator/>
      </w:r>
    </w:p>
  </w:footnote>
  <w:footnote w:type="continuationSeparator" w:id="0">
    <w:p w14:paraId="44F6D223" w14:textId="77777777" w:rsidR="00CF26EF" w:rsidRDefault="00CF26E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6EF"/>
    <w:rsid w:val="001A7C09"/>
    <w:rsid w:val="00577BD5"/>
    <w:rsid w:val="00656CBA"/>
    <w:rsid w:val="006A1F77"/>
    <w:rsid w:val="00733BE7"/>
    <w:rsid w:val="00AB52E8"/>
    <w:rsid w:val="00B16D3F"/>
    <w:rsid w:val="00BB41AC"/>
    <w:rsid w:val="00CF26E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54A73"/>
  <w15:chartTrackingRefBased/>
  <w15:docId w15:val="{543BA825-2DD4-4071-99CB-14376EEC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F26E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2019-09-16T21:28:00Z</dcterms:created>
  <dcterms:modified xsi:type="dcterms:W3CDTF">2019-09-16T21:28:00Z</dcterms:modified>
</cp:coreProperties>
</file>